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23527" w14:textId="77777777" w:rsidR="00E4008F" w:rsidRDefault="00E4008F" w:rsidP="00E400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Oliver CHAMBIRLEYN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402DE213" w14:textId="77777777" w:rsidR="00E4008F" w:rsidRDefault="00E4008F" w:rsidP="00E400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46C2A0" w14:textId="77777777" w:rsidR="00E4008F" w:rsidRDefault="00E4008F" w:rsidP="00E400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A55828" w14:textId="77777777" w:rsidR="00E4008F" w:rsidRDefault="00E4008F" w:rsidP="00E400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Exeter into lands of </w:t>
      </w:r>
    </w:p>
    <w:p w14:paraId="7633BCD0" w14:textId="77777777" w:rsidR="00E4008F" w:rsidRDefault="00E4008F" w:rsidP="00E400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late Simon </w:t>
      </w:r>
      <w:proofErr w:type="spellStart"/>
      <w:r>
        <w:rPr>
          <w:rFonts w:ascii="Times New Roman" w:hAnsi="Times New Roman" w:cs="Times New Roman"/>
          <w:sz w:val="24"/>
          <w:szCs w:val="24"/>
        </w:rPr>
        <w:t>Ralegh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9DF5FF0" w14:textId="77777777" w:rsidR="00E4008F" w:rsidRDefault="00E4008F" w:rsidP="00E400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25-433)</w:t>
      </w:r>
    </w:p>
    <w:p w14:paraId="49705513" w14:textId="77777777" w:rsidR="00E4008F" w:rsidRDefault="00E4008F" w:rsidP="00E400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7CA067" w14:textId="77777777" w:rsidR="00E4008F" w:rsidRDefault="00E4008F" w:rsidP="00E400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227BD7" w14:textId="77777777" w:rsidR="00E4008F" w:rsidRPr="00A458D1" w:rsidRDefault="00E4008F" w:rsidP="00E400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October 2021</w:t>
      </w:r>
    </w:p>
    <w:p w14:paraId="7186B117" w14:textId="4AF5BAA6" w:rsidR="00BA00AB" w:rsidRPr="00E4008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400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1933C" w14:textId="77777777" w:rsidR="00E4008F" w:rsidRDefault="00E4008F" w:rsidP="009139A6">
      <w:r>
        <w:separator/>
      </w:r>
    </w:p>
  </w:endnote>
  <w:endnote w:type="continuationSeparator" w:id="0">
    <w:p w14:paraId="29A39732" w14:textId="77777777" w:rsidR="00E4008F" w:rsidRDefault="00E400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9DA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2FD5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67A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4ADF3" w14:textId="77777777" w:rsidR="00E4008F" w:rsidRDefault="00E4008F" w:rsidP="009139A6">
      <w:r>
        <w:separator/>
      </w:r>
    </w:p>
  </w:footnote>
  <w:footnote w:type="continuationSeparator" w:id="0">
    <w:p w14:paraId="184952D9" w14:textId="77777777" w:rsidR="00E4008F" w:rsidRDefault="00E400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2ED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DFB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CD9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08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4008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2CC3C"/>
  <w15:chartTrackingRefBased/>
  <w15:docId w15:val="{8E9F19DC-7F2C-4A18-8E44-6BB5FBCBB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2021-10-13T19:29:00Z</dcterms:created>
  <dcterms:modified xsi:type="dcterms:W3CDTF">2021-10-13T19:30:00Z</dcterms:modified>
</cp:coreProperties>
</file>